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075CCA">
        <w:rPr>
          <w:rFonts w:cs="Arial"/>
          <w:b/>
          <w:caps/>
          <w:sz w:val="28"/>
          <w:szCs w:val="28"/>
        </w:rPr>
        <w:t>1319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075CCA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 xml:space="preserve">Criação de projeto e implementação de circuito/rota de </w:t>
            </w:r>
            <w:proofErr w:type="spellStart"/>
            <w:r>
              <w:rPr>
                <w:rFonts w:cs="Arial"/>
                <w:sz w:val="20"/>
                <w:szCs w:val="20"/>
              </w:rPr>
              <w:t>cicloturismo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no Viveiro Municipal de Jacareí “Seu Moura”.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7613BD" w:rsidRPr="007B204A" w:rsidRDefault="003A77BE" w:rsidP="007613BD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7B204A">
        <w:rPr>
          <w:rFonts w:cs="Arial"/>
          <w:b/>
        </w:rPr>
        <w:t>INDICAMOS</w:t>
      </w:r>
      <w:r w:rsidRPr="007B204A">
        <w:rPr>
          <w:rFonts w:cs="Arial"/>
        </w:rPr>
        <w:t xml:space="preserve"> ao Excelentíssimo Senhor Prefeito Municipal de Jacareí </w:t>
      </w:r>
      <w:r w:rsidR="007613BD" w:rsidRPr="007B204A">
        <w:rPr>
          <w:rFonts w:cs="Arial"/>
        </w:rPr>
        <w:t>que sejam adotadas providências cabíveis visando</w:t>
      </w:r>
      <w:r w:rsidR="00075CCA" w:rsidRPr="007B204A">
        <w:rPr>
          <w:rFonts w:cs="Arial"/>
        </w:rPr>
        <w:t xml:space="preserve"> à criação de projeto e implementação de circuito/rota de </w:t>
      </w:r>
      <w:proofErr w:type="spellStart"/>
      <w:r w:rsidR="00075CCA" w:rsidRPr="007B204A">
        <w:rPr>
          <w:rFonts w:cs="Arial"/>
        </w:rPr>
        <w:t>cicloturismo</w:t>
      </w:r>
      <w:proofErr w:type="spellEnd"/>
      <w:r w:rsidR="00075CCA" w:rsidRPr="007B204A">
        <w:rPr>
          <w:rFonts w:cs="Arial"/>
        </w:rPr>
        <w:t xml:space="preserve"> no Viveiro Municipal de Jacareí “Seu Moura”.</w:t>
      </w:r>
    </w:p>
    <w:p w:rsidR="007A3634" w:rsidRPr="007B204A" w:rsidRDefault="007A3634" w:rsidP="007D41B3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7B204A">
        <w:rPr>
          <w:rFonts w:cs="Arial"/>
        </w:rPr>
        <w:t>O referido circuito ou rota visa a contemplar os ciclistas iniciantes e famílias de nossa cidade, além de estimular a iniciação esportiva e a prática de atividade saudável.</w:t>
      </w:r>
    </w:p>
    <w:p w:rsidR="007A3634" w:rsidRPr="007B204A" w:rsidRDefault="007A3634" w:rsidP="007D41B3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7B204A">
        <w:rPr>
          <w:rFonts w:cs="Arial"/>
        </w:rPr>
        <w:t xml:space="preserve">Vale ressaltar que o ciclismo é uma das modalidades que mais têm crescido no mundo e que várias cidades do estado de São Paulo, inclusive na Região Metropolitana do Vale do Paraíba e Litoral Norte, têm aderido a este projeto em áreas verdes e de lazer. </w:t>
      </w:r>
    </w:p>
    <w:p w:rsidR="007A3634" w:rsidRPr="007B204A" w:rsidRDefault="007A3634" w:rsidP="007D41B3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7B204A">
        <w:rPr>
          <w:rFonts w:cs="Arial"/>
        </w:rPr>
        <w:t xml:space="preserve">Além de fomentar a prática esportiva, o que é essencial para a saúde e bem-estar das pessoas, estamos falando de um potente instrumento de transformação social e valorização das famílias, bem como possibilitando que as pessoas tenham mais contato com a natureza e resgatem valores de preservação ao meio ambiente. E mais, este circuito/rota vai trazer também mais segurança e lazer às famílias que desejam iniciar a prática dessa atividade esportiva, em local apropriado para tanto. </w:t>
      </w:r>
    </w:p>
    <w:p w:rsidR="007A3634" w:rsidRPr="007B204A" w:rsidRDefault="007A3634" w:rsidP="007D41B3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7B204A">
        <w:rPr>
          <w:rFonts w:cs="Arial"/>
        </w:rPr>
        <w:t xml:space="preserve">Com o objetivo de aprimorar tal indicação, buscamos informações ouvindo dezenas de ciclistas da cidade referente à possível execução deste projeto, que inclusive poderá se transformar em programa, com a participação de agentes de trânsito dando orientações quanto às normas e respeito no trânsito (Programa Educativo). </w:t>
      </w:r>
    </w:p>
    <w:p w:rsidR="007A3634" w:rsidRPr="007B204A" w:rsidRDefault="007A3634" w:rsidP="007D41B3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7B204A">
        <w:rPr>
          <w:rFonts w:cs="Arial"/>
        </w:rPr>
        <w:t xml:space="preserve">Assim, complementando a presente, indicamos que o projeto seja executado na extensão do Viveiro Municipal “Seu Moura”, utilizando trilhas e caminhos junto </w:t>
      </w:r>
      <w:r w:rsidR="007D41B3" w:rsidRPr="007B204A">
        <w:rPr>
          <w:rFonts w:cs="Arial"/>
        </w:rPr>
        <w:t>à</w:t>
      </w:r>
      <w:r w:rsidRPr="007B204A">
        <w:rPr>
          <w:rFonts w:cs="Arial"/>
        </w:rPr>
        <w:t xml:space="preserve"> natureza, por ser o local ideal e atualmente não ter um atrativo para visitação. </w:t>
      </w:r>
    </w:p>
    <w:p w:rsidR="007B204A" w:rsidRDefault="007B204A" w:rsidP="007D41B3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7B204A" w:rsidRDefault="007B204A" w:rsidP="007D41B3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7B204A" w:rsidRDefault="007B204A" w:rsidP="007D41B3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7A3634" w:rsidRPr="007B204A" w:rsidRDefault="007A3634" w:rsidP="007D41B3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7B204A">
        <w:rPr>
          <w:rFonts w:cs="Arial"/>
        </w:rPr>
        <w:t>Pelas razões expostas, esperamos que a</w:t>
      </w:r>
      <w:r w:rsidR="007B204A" w:rsidRPr="007B204A">
        <w:rPr>
          <w:rFonts w:cs="Arial"/>
        </w:rPr>
        <w:t xml:space="preserve"> nossa</w:t>
      </w:r>
      <w:r w:rsidRPr="007B204A">
        <w:rPr>
          <w:rFonts w:cs="Arial"/>
        </w:rPr>
        <w:t xml:space="preserve"> pretensão tenha a devida atenção da Administração Municipal, pelo que agradecemos antecipadamente.</w:t>
      </w:r>
    </w:p>
    <w:p w:rsidR="007B204A" w:rsidRDefault="007B204A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bookmarkStart w:id="0" w:name="_GoBack"/>
      <w:bookmarkEnd w:id="0"/>
    </w:p>
    <w:p w:rsidR="00691975" w:rsidRPr="007B204A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7B204A">
          <w:rPr>
            <w:rFonts w:cs="Arial"/>
          </w:rPr>
          <w:t>Sala</w:t>
        </w:r>
      </w:smartTag>
      <w:r w:rsidRPr="007B204A">
        <w:rPr>
          <w:rFonts w:cs="Arial"/>
        </w:rPr>
        <w:t xml:space="preserve"> das </w:t>
      </w:r>
      <w:smartTag w:uri="schemas-houaiss/mini" w:element="verbetes">
        <w:r w:rsidRPr="007B204A">
          <w:rPr>
            <w:rFonts w:cs="Arial"/>
          </w:rPr>
          <w:t>Sessões</w:t>
        </w:r>
      </w:smartTag>
      <w:r w:rsidRPr="007B204A">
        <w:rPr>
          <w:rFonts w:cs="Arial"/>
        </w:rPr>
        <w:t xml:space="preserve">, </w:t>
      </w:r>
      <w:r w:rsidR="00CF53B6" w:rsidRPr="007B204A">
        <w:rPr>
          <w:rFonts w:cs="Arial"/>
        </w:rPr>
        <w:t>19 de maio de 2021.</w:t>
      </w:r>
    </w:p>
    <w:p w:rsidR="00CF53B6" w:rsidRPr="007B204A" w:rsidRDefault="00CF53B6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CF53B6" w:rsidRPr="007B204A" w:rsidRDefault="00CF53B6" w:rsidP="00CF53B6">
      <w:pPr>
        <w:jc w:val="center"/>
        <w:rPr>
          <w:rFonts w:eastAsia="Calibri" w:cs="Arial"/>
          <w:b/>
          <w:lang w:eastAsia="en-US"/>
        </w:rPr>
      </w:pPr>
      <w:r w:rsidRPr="007B204A">
        <w:rPr>
          <w:rFonts w:eastAsia="Calibri" w:cs="Arial"/>
          <w:b/>
          <w:lang w:eastAsia="en-US"/>
        </w:rPr>
        <w:t>HERNANI BARRETO</w:t>
      </w:r>
    </w:p>
    <w:p w:rsidR="00CF53B6" w:rsidRPr="007B204A" w:rsidRDefault="00CF53B6" w:rsidP="00CF53B6">
      <w:pPr>
        <w:jc w:val="center"/>
        <w:rPr>
          <w:rFonts w:cs="Arial"/>
        </w:rPr>
      </w:pPr>
      <w:r w:rsidRPr="007B204A">
        <w:rPr>
          <w:rFonts w:eastAsia="Calibri" w:cs="Arial"/>
          <w:lang w:eastAsia="en-US"/>
        </w:rPr>
        <w:t>Vereador - REPUBLICANOS</w:t>
      </w:r>
    </w:p>
    <w:sectPr w:rsidR="00CF53B6" w:rsidRPr="007B204A" w:rsidSect="00CF53B6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993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4290" w:rsidRDefault="002A4290">
      <w:r>
        <w:separator/>
      </w:r>
    </w:p>
  </w:endnote>
  <w:endnote w:type="continuationSeparator" w:id="0">
    <w:p w:rsidR="002A4290" w:rsidRDefault="002A4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4290" w:rsidRDefault="002A4290">
      <w:r>
        <w:separator/>
      </w:r>
    </w:p>
  </w:footnote>
  <w:footnote w:type="continuationSeparator" w:id="0">
    <w:p w:rsidR="002A4290" w:rsidRDefault="002A42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7B204A">
      <w:rPr>
        <w:rFonts w:cs="Arial"/>
        <w:b/>
        <w:sz w:val="20"/>
        <w:szCs w:val="20"/>
        <w:u w:val="single"/>
      </w:rPr>
      <w:t>1319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7B204A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7B204A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B204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LIA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B204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LIA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673BE8" w:rsidRDefault="00673BE8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  <w:t>LIA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673BE8" w:rsidRDefault="00673BE8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  <w:t>LIA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4" name="Imagem 4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75CCA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0082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956E2"/>
    <w:rsid w:val="002A4290"/>
    <w:rsid w:val="002A63FE"/>
    <w:rsid w:val="002A7434"/>
    <w:rsid w:val="002C2B5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1FCD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3BE8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613BD"/>
    <w:rsid w:val="00775A1B"/>
    <w:rsid w:val="0078108B"/>
    <w:rsid w:val="007838DC"/>
    <w:rsid w:val="00790509"/>
    <w:rsid w:val="00790911"/>
    <w:rsid w:val="007A3634"/>
    <w:rsid w:val="007B204A"/>
    <w:rsid w:val="007B2A7B"/>
    <w:rsid w:val="007D39FD"/>
    <w:rsid w:val="007D41B3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D633A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23E71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0AC9"/>
    <w:rsid w:val="00C76263"/>
    <w:rsid w:val="00C94949"/>
    <w:rsid w:val="00CA759E"/>
    <w:rsid w:val="00CB2BAB"/>
    <w:rsid w:val="00CB45A8"/>
    <w:rsid w:val="00CD06BD"/>
    <w:rsid w:val="00CE750E"/>
    <w:rsid w:val="00CF31DE"/>
    <w:rsid w:val="00CF53B6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00718"/>
    <w:rsid w:val="00F118BC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707D80-207D-4FD5-B017-F27518C98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31</TotalTime>
  <Pages>2</Pages>
  <Words>325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Lia Requena</cp:lastModifiedBy>
  <cp:revision>4</cp:revision>
  <cp:lastPrinted>2020-03-16T12:28:00Z</cp:lastPrinted>
  <dcterms:created xsi:type="dcterms:W3CDTF">2021-05-14T20:06:00Z</dcterms:created>
  <dcterms:modified xsi:type="dcterms:W3CDTF">2021-05-18T12:44:00Z</dcterms:modified>
</cp:coreProperties>
</file>